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FFFA2C" w14:textId="77777777" w:rsidR="002D74A0" w:rsidRPr="002D74A0" w:rsidRDefault="002D74A0" w:rsidP="002D74A0">
      <w:pPr>
        <w:pStyle w:val="Heading1"/>
        <w:spacing w:after="120"/>
        <w:rPr>
          <w:sz w:val="16"/>
          <w:szCs w:val="16"/>
        </w:rPr>
      </w:pPr>
    </w:p>
    <w:p w14:paraId="5453B1AC" w14:textId="085D3D29" w:rsidR="002D74A0" w:rsidRDefault="002D74A0" w:rsidP="002D74A0">
      <w:pPr>
        <w:pStyle w:val="Heading1"/>
        <w:spacing w:after="120"/>
      </w:pPr>
      <w:r>
        <w:t xml:space="preserve">Cellular Respiration </w:t>
      </w:r>
      <w:r w:rsidR="00CB35C4" w:rsidRPr="00BB13E5">
        <w:t xml:space="preserve">Explanation Tool: </w:t>
      </w:r>
    </w:p>
    <w:p w14:paraId="4BC82A7F" w14:textId="44002336" w:rsidR="00A40110" w:rsidRDefault="00C36E22" w:rsidP="00DD6B8C">
      <w:pPr>
        <w:pStyle w:val="Heading2"/>
        <w:jc w:val="center"/>
      </w:pPr>
      <w:r w:rsidRPr="002D74A0">
        <w:t xml:space="preserve">How does a </w:t>
      </w:r>
      <w:r w:rsidR="008F0596" w:rsidRPr="002D74A0">
        <w:t>cell in</w:t>
      </w:r>
      <w:r w:rsidRPr="002D74A0">
        <w:t xml:space="preserve"> </w:t>
      </w:r>
      <w:proofErr w:type="gramStart"/>
      <w:r w:rsidR="002D74A0" w:rsidRPr="002D74A0">
        <w:t xml:space="preserve">a </w:t>
      </w:r>
      <w:r w:rsidR="00BB13E5" w:rsidRPr="002D74A0">
        <w:t>plant</w:t>
      </w:r>
      <w:proofErr w:type="gramEnd"/>
      <w:r w:rsidR="008F0596" w:rsidRPr="002D74A0">
        <w:t xml:space="preserve"> use </w:t>
      </w:r>
      <w:r w:rsidR="006D1F00" w:rsidRPr="002D74A0">
        <w:t>glucose</w:t>
      </w:r>
      <w:r w:rsidR="00D75221" w:rsidRPr="002D74A0">
        <w:t xml:space="preserve"> for energy</w:t>
      </w:r>
      <w:r w:rsidR="008F0596" w:rsidRPr="002D74A0">
        <w:t xml:space="preserve"> to </w:t>
      </w:r>
      <w:r w:rsidR="00412923" w:rsidRPr="002D74A0">
        <w:t>move and function</w:t>
      </w:r>
      <w:r w:rsidR="00CB35C4" w:rsidRPr="002D74A0">
        <w:t>?</w:t>
      </w:r>
    </w:p>
    <w:p w14:paraId="2E8706AE" w14:textId="77777777" w:rsidR="0024114E" w:rsidRDefault="0024114E" w:rsidP="0024114E">
      <w:pPr>
        <w:pStyle w:val="standard"/>
      </w:pPr>
    </w:p>
    <w:p w14:paraId="137F5009" w14:textId="77777777" w:rsidR="0024114E" w:rsidRPr="004E7475" w:rsidRDefault="0024114E" w:rsidP="0024114E">
      <w:pPr>
        <w:pStyle w:val="standard"/>
        <w:rPr>
          <w:b/>
          <w:u w:val="single"/>
        </w:rPr>
      </w:pPr>
      <w:r w:rsidRPr="004E7475">
        <w:rPr>
          <w:b/>
          <w:u w:val="single"/>
        </w:rPr>
        <w:t>The Matter Movement Question:</w:t>
      </w:r>
    </w:p>
    <w:p w14:paraId="4CBF8D68" w14:textId="16274CEB" w:rsidR="0024114E" w:rsidRPr="0024114E" w:rsidRDefault="0024114E" w:rsidP="0024114E">
      <w:pPr>
        <w:pStyle w:val="standard"/>
        <w:numPr>
          <w:ilvl w:val="0"/>
          <w:numId w:val="27"/>
        </w:numPr>
      </w:pPr>
      <w:r w:rsidRPr="0024114E">
        <w:t xml:space="preserve">Pick an example of a plant moving. </w:t>
      </w:r>
      <w:r>
        <w:t xml:space="preserve">  </w:t>
      </w:r>
      <w:r w:rsidRPr="0024114E">
        <w:t>Example: _____________________________</w:t>
      </w:r>
    </w:p>
    <w:p w14:paraId="6BA0A9AB" w14:textId="194401D7" w:rsidR="0024114E" w:rsidRDefault="0024114E" w:rsidP="0024114E">
      <w:pPr>
        <w:pStyle w:val="standard"/>
        <w:numPr>
          <w:ilvl w:val="0"/>
          <w:numId w:val="27"/>
        </w:numPr>
      </w:pPr>
      <w:r w:rsidRPr="0024114E">
        <w:t>Draw the part of the plant that moves</w:t>
      </w:r>
      <w:r>
        <w:t xml:space="preserve"> in the box below:</w:t>
      </w:r>
    </w:p>
    <w:p w14:paraId="5F84E236" w14:textId="162DA50F" w:rsidR="0024114E" w:rsidRDefault="0024114E" w:rsidP="0024114E">
      <w:pPr>
        <w:pStyle w:val="List1"/>
        <w:numPr>
          <w:ilvl w:val="0"/>
          <w:numId w:val="27"/>
        </w:numPr>
        <w:spacing w:after="120"/>
        <w:rPr>
          <w:rFonts w:cs="Arial"/>
          <w:color w:val="000000" w:themeColor="text1"/>
          <w:szCs w:val="22"/>
        </w:rPr>
      </w:pPr>
      <w:r w:rsidRPr="00312817">
        <w:rPr>
          <w:rFonts w:cs="Arial"/>
          <w:color w:val="000000" w:themeColor="text1"/>
          <w:szCs w:val="22"/>
        </w:rPr>
        <w:t xml:space="preserve">Draw and label arrows that show </w:t>
      </w:r>
      <w:proofErr w:type="gramStart"/>
      <w:r w:rsidRPr="00312817">
        <w:rPr>
          <w:rFonts w:cs="Arial"/>
          <w:color w:val="000000" w:themeColor="text1"/>
          <w:szCs w:val="22"/>
        </w:rPr>
        <w:t>molecules mo</w:t>
      </w:r>
      <w:r>
        <w:rPr>
          <w:rFonts w:cs="Arial"/>
          <w:color w:val="000000" w:themeColor="text1"/>
          <w:szCs w:val="22"/>
        </w:rPr>
        <w:t>ving into and out of a cell of the</w:t>
      </w:r>
      <w:r w:rsidRPr="00312817">
        <w:rPr>
          <w:rFonts w:cs="Arial"/>
          <w:color w:val="000000" w:themeColor="text1"/>
          <w:szCs w:val="22"/>
        </w:rPr>
        <w:t xml:space="preserve"> plant</w:t>
      </w:r>
      <w:r>
        <w:rPr>
          <w:rFonts w:cs="Arial"/>
          <w:color w:val="000000" w:themeColor="text1"/>
          <w:szCs w:val="22"/>
        </w:rPr>
        <w:t xml:space="preserve"> as it does</w:t>
      </w:r>
      <w:proofErr w:type="gramEnd"/>
      <w:r>
        <w:rPr>
          <w:rFonts w:cs="Arial"/>
          <w:color w:val="000000" w:themeColor="text1"/>
          <w:szCs w:val="22"/>
        </w:rPr>
        <w:t xml:space="preserve"> cellular respiration to get energy to move</w:t>
      </w:r>
      <w:r w:rsidRPr="00312817">
        <w:rPr>
          <w:rFonts w:cs="Arial"/>
          <w:color w:val="000000" w:themeColor="text1"/>
          <w:szCs w:val="22"/>
        </w:rPr>
        <w:t>.</w:t>
      </w:r>
    </w:p>
    <w:p w14:paraId="37F0DE0A" w14:textId="38CC53CD" w:rsidR="0024114E" w:rsidRDefault="0024114E" w:rsidP="0024114E">
      <w:pPr>
        <w:pStyle w:val="List1"/>
        <w:numPr>
          <w:ilvl w:val="1"/>
          <w:numId w:val="27"/>
        </w:numPr>
        <w:spacing w:after="120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Show molecules with carbon atoms moving into and out of the cell</w:t>
      </w:r>
    </w:p>
    <w:p w14:paraId="72C6342B" w14:textId="4FA08B7E" w:rsidR="0024114E" w:rsidRPr="00312817" w:rsidRDefault="0024114E" w:rsidP="0024114E">
      <w:pPr>
        <w:pStyle w:val="List1"/>
        <w:numPr>
          <w:ilvl w:val="1"/>
          <w:numId w:val="27"/>
        </w:numPr>
        <w:spacing w:after="120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Show other relevant molecules</w:t>
      </w:r>
    </w:p>
    <w:p w14:paraId="2070E32D" w14:textId="77777777" w:rsidR="0024114E" w:rsidRDefault="0024114E" w:rsidP="0024114E">
      <w:pPr>
        <w:pStyle w:val="standard"/>
        <w:jc w:val="center"/>
        <w:rPr>
          <w:b/>
          <w:u w:val="single"/>
        </w:rPr>
      </w:pPr>
      <w:r>
        <w:rPr>
          <w:noProof/>
        </w:rPr>
        <w:drawing>
          <wp:inline distT="0" distB="0" distL="0" distR="0" wp14:anchorId="7BC8DC4B" wp14:editId="7B2530AD">
            <wp:extent cx="3800104" cy="2723412"/>
            <wp:effectExtent l="0" t="0" r="0" b="1270"/>
            <wp:docPr id="1" name="Picture 1" descr="Empty box to draw a plant part, with a zoom-in of a cell within the plant." title="Plant Ce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ia Bunn\Desktop\draw box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5" t="27483" r="35533" b="27021"/>
                    <a:stretch/>
                  </pic:blipFill>
                  <pic:spPr bwMode="auto">
                    <a:xfrm>
                      <a:off x="0" y="0"/>
                      <a:ext cx="3805512" cy="2727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A58DF15" w14:textId="25C7EAEC" w:rsidR="0024114E" w:rsidRDefault="0024114E" w:rsidP="0024114E">
      <w:pPr>
        <w:pStyle w:val="standard"/>
        <w:rPr>
          <w:b/>
          <w:u w:val="single"/>
        </w:rPr>
      </w:pPr>
      <w:r w:rsidRPr="0024114E">
        <w:rPr>
          <w:b/>
          <w:u w:val="single"/>
        </w:rPr>
        <w:t xml:space="preserve"> </w:t>
      </w:r>
      <w:r w:rsidRPr="004E7475">
        <w:rPr>
          <w:b/>
          <w:u w:val="single"/>
        </w:rPr>
        <w:t>The Matter Change Question:</w:t>
      </w:r>
    </w:p>
    <w:p w14:paraId="1E730684" w14:textId="77777777" w:rsidR="0024114E" w:rsidRPr="004E7475" w:rsidRDefault="0024114E" w:rsidP="0024114E">
      <w:pPr>
        <w:pStyle w:val="standard"/>
        <w:rPr>
          <w:b/>
          <w:u w:val="single"/>
        </w:rPr>
      </w:pPr>
    </w:p>
    <w:p w14:paraId="3DCDC048" w14:textId="7DE5CA00" w:rsidR="0024114E" w:rsidRPr="004E7475" w:rsidRDefault="0024114E" w:rsidP="0024114E">
      <w:pPr>
        <w:pStyle w:val="standard"/>
        <w:numPr>
          <w:ilvl w:val="0"/>
          <w:numId w:val="28"/>
        </w:numPr>
        <w:spacing w:after="600"/>
      </w:pPr>
      <w:r>
        <w:t>Name</w:t>
      </w:r>
      <w:r w:rsidRPr="004E7475">
        <w:t xml:space="preserve"> the chemical </w:t>
      </w:r>
      <w:r>
        <w:t xml:space="preserve">change that </w:t>
      </w:r>
      <w:r>
        <w:t>allows cells to move and function, and write the chemical equation for this change:</w:t>
      </w:r>
    </w:p>
    <w:p w14:paraId="19566B31" w14:textId="77777777" w:rsidR="0024114E" w:rsidRDefault="0024114E" w:rsidP="0024114E">
      <w:pPr>
        <w:pStyle w:val="standard"/>
        <w:numPr>
          <w:ilvl w:val="1"/>
          <w:numId w:val="28"/>
        </w:numPr>
        <w:spacing w:after="1000"/>
      </w:pPr>
      <w:r w:rsidRPr="004E7475">
        <w:t xml:space="preserve">What molecules are </w:t>
      </w:r>
      <w:r>
        <w:t xml:space="preserve">the </w:t>
      </w:r>
      <w:r w:rsidRPr="004E7475">
        <w:t>carbon atoms in before the chemical change?</w:t>
      </w:r>
    </w:p>
    <w:p w14:paraId="235AF2E5" w14:textId="77777777" w:rsidR="0024114E" w:rsidRPr="004E7475" w:rsidRDefault="0024114E" w:rsidP="0024114E">
      <w:pPr>
        <w:pStyle w:val="standard"/>
        <w:numPr>
          <w:ilvl w:val="1"/>
          <w:numId w:val="28"/>
        </w:numPr>
        <w:spacing w:after="1000"/>
      </w:pPr>
      <w:r>
        <w:t xml:space="preserve">What </w:t>
      </w:r>
      <w:r w:rsidRPr="00E06275">
        <w:rPr>
          <w:i/>
        </w:rPr>
        <w:t>other</w:t>
      </w:r>
      <w:r>
        <w:t xml:space="preserve"> molecules are needed for the reaction to occur?</w:t>
      </w:r>
    </w:p>
    <w:p w14:paraId="73250897" w14:textId="77777777" w:rsidR="0024114E" w:rsidRDefault="0024114E" w:rsidP="0024114E">
      <w:pPr>
        <w:pStyle w:val="standard"/>
        <w:numPr>
          <w:ilvl w:val="1"/>
          <w:numId w:val="28"/>
        </w:numPr>
        <w:spacing w:after="1000"/>
      </w:pPr>
      <w:r w:rsidRPr="004E7475">
        <w:t>What molecules are carbon atoms in after the chemical change?</w:t>
      </w:r>
    </w:p>
    <w:p w14:paraId="6EC77B0B" w14:textId="77777777" w:rsidR="0024114E" w:rsidRDefault="0024114E" w:rsidP="0024114E">
      <w:pPr>
        <w:pStyle w:val="standard"/>
        <w:numPr>
          <w:ilvl w:val="1"/>
          <w:numId w:val="28"/>
        </w:numPr>
        <w:spacing w:after="1000"/>
      </w:pPr>
      <w:r>
        <w:lastRenderedPageBreak/>
        <w:t xml:space="preserve">What </w:t>
      </w:r>
      <w:r w:rsidRPr="00E06275">
        <w:rPr>
          <w:i/>
        </w:rPr>
        <w:t>other</w:t>
      </w:r>
      <w:r>
        <w:t xml:space="preserve"> molecules are produced?</w:t>
      </w:r>
    </w:p>
    <w:p w14:paraId="43172F57" w14:textId="77777777" w:rsidR="0024114E" w:rsidRDefault="0024114E" w:rsidP="0024114E">
      <w:pPr>
        <w:spacing w:after="300"/>
        <w:ind w:left="720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The Energy</w:t>
      </w:r>
      <w:r w:rsidRPr="00E06275">
        <w:rPr>
          <w:b/>
          <w:color w:val="000000" w:themeColor="text1"/>
          <w:u w:val="single"/>
        </w:rPr>
        <w:t xml:space="preserve"> Change Question:</w:t>
      </w:r>
    </w:p>
    <w:p w14:paraId="6B7FF265" w14:textId="77777777" w:rsidR="0024114E" w:rsidRPr="00E06275" w:rsidRDefault="0024114E" w:rsidP="0024114E">
      <w:pPr>
        <w:pStyle w:val="ListParagraph"/>
        <w:numPr>
          <w:ilvl w:val="0"/>
          <w:numId w:val="29"/>
        </w:numPr>
        <w:spacing w:after="1000"/>
        <w:contextualSpacing w:val="0"/>
        <w:rPr>
          <w:color w:val="000000" w:themeColor="text1"/>
        </w:rPr>
      </w:pPr>
      <w:r w:rsidRPr="00E06275">
        <w:rPr>
          <w:color w:val="000000" w:themeColor="text1"/>
        </w:rPr>
        <w:t>What forms of energy are needed for this chemical change?</w:t>
      </w:r>
    </w:p>
    <w:p w14:paraId="26830C12" w14:textId="77777777" w:rsidR="0024114E" w:rsidRPr="00E06275" w:rsidRDefault="0024114E" w:rsidP="0024114E">
      <w:pPr>
        <w:pStyle w:val="ListParagraph"/>
        <w:numPr>
          <w:ilvl w:val="0"/>
          <w:numId w:val="29"/>
        </w:numPr>
        <w:spacing w:after="1000"/>
        <w:contextualSpacing w:val="0"/>
        <w:rPr>
          <w:color w:val="000000" w:themeColor="text1"/>
        </w:rPr>
      </w:pPr>
      <w:r w:rsidRPr="00E06275">
        <w:rPr>
          <w:color w:val="000000" w:themeColor="text1"/>
        </w:rPr>
        <w:t>What forms of energy are produced by this chemical change?</w:t>
      </w:r>
    </w:p>
    <w:p w14:paraId="543656E1" w14:textId="7C408C59" w:rsidR="006B4542" w:rsidRDefault="0024114E" w:rsidP="0024114E">
      <w:pPr>
        <w:spacing w:before="60" w:after="0"/>
      </w:pPr>
      <w:r>
        <w:rPr>
          <w:b/>
          <w:u w:val="single"/>
        </w:rPr>
        <w:t>Explain In W</w:t>
      </w:r>
      <w:r w:rsidRPr="0024114E">
        <w:rPr>
          <w:b/>
          <w:u w:val="single"/>
        </w:rPr>
        <w:t>ords:</w:t>
      </w:r>
      <w:r>
        <w:t xml:space="preserve"> </w:t>
      </w:r>
    </w:p>
    <w:p w14:paraId="43E752E2" w14:textId="77777777" w:rsidR="0024114E" w:rsidRPr="0024114E" w:rsidRDefault="0024114E" w:rsidP="0024114E">
      <w:pPr>
        <w:spacing w:before="60" w:after="0"/>
        <w:rPr>
          <w:sz w:val="6"/>
          <w:szCs w:val="6"/>
        </w:rPr>
      </w:pPr>
    </w:p>
    <w:p w14:paraId="26AEAA34" w14:textId="15C464C9" w:rsidR="0024114E" w:rsidRDefault="0024114E" w:rsidP="0024114E">
      <w:pPr>
        <w:spacing w:before="60" w:after="0"/>
        <w:rPr>
          <w:color w:val="000000" w:themeColor="text1"/>
        </w:rPr>
      </w:pPr>
      <w:r>
        <w:rPr>
          <w:color w:val="000000" w:themeColor="text1"/>
        </w:rPr>
        <w:t xml:space="preserve">On the back of this page or a separate sheet, explain: </w:t>
      </w:r>
      <w:r w:rsidR="006B4542" w:rsidRPr="00394839">
        <w:rPr>
          <w:color w:val="000000" w:themeColor="text1"/>
        </w:rPr>
        <w:t xml:space="preserve">How does a </w:t>
      </w:r>
      <w:r w:rsidR="006B4542">
        <w:rPr>
          <w:color w:val="000000" w:themeColor="text1"/>
        </w:rPr>
        <w:t>plant</w:t>
      </w:r>
      <w:r w:rsidR="00877A8A">
        <w:rPr>
          <w:color w:val="000000" w:themeColor="text1"/>
        </w:rPr>
        <w:t xml:space="preserve"> cell</w:t>
      </w:r>
      <w:r w:rsidR="006B4542">
        <w:rPr>
          <w:color w:val="000000" w:themeColor="text1"/>
        </w:rPr>
        <w:t xml:space="preserve"> use glucose to move</w:t>
      </w:r>
      <w:r w:rsidR="006B4542" w:rsidRPr="00394839">
        <w:rPr>
          <w:color w:val="000000" w:themeColor="text1"/>
        </w:rPr>
        <w:t xml:space="preserve"> and function? </w:t>
      </w:r>
      <w:r w:rsidR="006B4542">
        <w:rPr>
          <w:color w:val="000000" w:themeColor="text1"/>
        </w:rPr>
        <w:t>Use your explanations</w:t>
      </w:r>
      <w:r w:rsidR="006B4542" w:rsidRPr="00394839">
        <w:rPr>
          <w:color w:val="000000" w:themeColor="text1"/>
        </w:rPr>
        <w:t xml:space="preserve"> on the front to write an organized paragraph to explain </w:t>
      </w:r>
      <w:r w:rsidR="006B4542">
        <w:rPr>
          <w:color w:val="000000" w:themeColor="text1"/>
        </w:rPr>
        <w:t>one example of a plant moving.</w:t>
      </w:r>
      <w:r w:rsidR="00407B5E">
        <w:rPr>
          <w:color w:val="000000" w:themeColor="text1"/>
        </w:rPr>
        <w:t xml:space="preserve"> Your topic sentence should state the example of movement that you are going to explain and use the terms “cellular respiration” and “glucose.”</w:t>
      </w:r>
      <w:r>
        <w:rPr>
          <w:color w:val="000000" w:themeColor="text1"/>
        </w:rPr>
        <w:t xml:space="preserve"> </w:t>
      </w:r>
    </w:p>
    <w:p w14:paraId="6574B9FF" w14:textId="1BF57298" w:rsidR="0024114E" w:rsidRPr="0024114E" w:rsidRDefault="0024114E" w:rsidP="0024114E">
      <w:pPr>
        <w:spacing w:before="60" w:after="0"/>
        <w:jc w:val="center"/>
        <w:rPr>
          <w:i/>
          <w:sz w:val="18"/>
        </w:rPr>
      </w:pPr>
      <w:r w:rsidRPr="0024114E">
        <w:rPr>
          <w:i/>
          <w:sz w:val="18"/>
        </w:rPr>
        <w:t xml:space="preserve">Remember: </w:t>
      </w:r>
      <w:r w:rsidRPr="0024114E">
        <w:rPr>
          <w:b/>
          <w:i/>
          <w:sz w:val="18"/>
        </w:rPr>
        <w:t>Atoms last forever</w:t>
      </w:r>
      <w:r w:rsidRPr="0024114E">
        <w:rPr>
          <w:i/>
          <w:sz w:val="18"/>
        </w:rPr>
        <w:t xml:space="preserve"> (so you can arrange atoms into new molecules but can’t add or subtract atoms).</w:t>
      </w:r>
    </w:p>
    <w:p w14:paraId="4A105549" w14:textId="77777777" w:rsidR="0024114E" w:rsidRDefault="0024114E" w:rsidP="0024114E">
      <w:pPr>
        <w:spacing w:after="0"/>
        <w:jc w:val="center"/>
        <w:rPr>
          <w:sz w:val="18"/>
        </w:rPr>
      </w:pPr>
      <w:r w:rsidRPr="0024114E">
        <w:rPr>
          <w:b/>
          <w:i/>
          <w:sz w:val="18"/>
        </w:rPr>
        <w:t>Energy lasts forever</w:t>
      </w:r>
      <w:r w:rsidRPr="0024114E">
        <w:rPr>
          <w:i/>
          <w:sz w:val="18"/>
        </w:rPr>
        <w:t xml:space="preserve"> (so you can change forms of energy, but energy units can’t appear or go away).</w:t>
      </w:r>
    </w:p>
    <w:p w14:paraId="79331046" w14:textId="22CFCBBF" w:rsidR="006B4542" w:rsidRDefault="006B4542" w:rsidP="006B4542">
      <w:pPr>
        <w:spacing w:after="0"/>
        <w:rPr>
          <w:color w:val="000000" w:themeColor="text1"/>
        </w:rPr>
      </w:pPr>
    </w:p>
    <w:p w14:paraId="3704592C" w14:textId="77777777" w:rsidR="006B4542" w:rsidRDefault="006B4542" w:rsidP="006B4542">
      <w:pPr>
        <w:spacing w:after="0"/>
        <w:rPr>
          <w:color w:val="000000" w:themeColor="text1"/>
        </w:rPr>
      </w:pPr>
    </w:p>
    <w:p w14:paraId="6E42F693" w14:textId="77777777" w:rsidR="0024114E" w:rsidRPr="00407B5E" w:rsidRDefault="0024114E" w:rsidP="0024114E">
      <w:pPr>
        <w:spacing w:after="0"/>
        <w:rPr>
          <w:color w:val="000000" w:themeColor="text1"/>
          <w:sz w:val="21"/>
          <w:szCs w:val="21"/>
        </w:rPr>
      </w:pPr>
      <w:r w:rsidRPr="00407B5E">
        <w:rPr>
          <w:color w:val="000000" w:themeColor="text1"/>
          <w:sz w:val="21"/>
          <w:szCs w:val="21"/>
        </w:rPr>
        <w:t>Use your Three Questions Handout to check your work. Make sure your explanation includes all four parts:</w:t>
      </w:r>
    </w:p>
    <w:p w14:paraId="19FA5293" w14:textId="77777777" w:rsidR="0024114E" w:rsidRPr="00407B5E" w:rsidRDefault="0024114E" w:rsidP="0024114E">
      <w:pPr>
        <w:spacing w:after="0"/>
        <w:rPr>
          <w:color w:val="000000" w:themeColor="text1"/>
          <w:sz w:val="21"/>
          <w:szCs w:val="21"/>
        </w:rPr>
      </w:pPr>
    </w:p>
    <w:p w14:paraId="333E9DE8" w14:textId="77777777" w:rsidR="0024114E" w:rsidRPr="00407B5E" w:rsidRDefault="0024114E" w:rsidP="0024114E">
      <w:pPr>
        <w:spacing w:after="0"/>
        <w:rPr>
          <w:color w:val="000000" w:themeColor="text1"/>
          <w:sz w:val="21"/>
          <w:szCs w:val="21"/>
        </w:rPr>
      </w:pPr>
      <w:r w:rsidRPr="00407B5E">
        <w:rPr>
          <w:color w:val="000000" w:themeColor="text1"/>
          <w:sz w:val="21"/>
          <w:szCs w:val="21"/>
        </w:rPr>
        <w:t xml:space="preserve">1. </w:t>
      </w:r>
      <w:r w:rsidRPr="00407B5E">
        <w:rPr>
          <w:b/>
          <w:color w:val="000000" w:themeColor="text1"/>
          <w:sz w:val="21"/>
          <w:szCs w:val="21"/>
        </w:rPr>
        <w:t>Matter movement:</w:t>
      </w:r>
      <w:r w:rsidRPr="00407B5E">
        <w:rPr>
          <w:color w:val="000000" w:themeColor="text1"/>
          <w:sz w:val="21"/>
          <w:szCs w:val="21"/>
        </w:rPr>
        <w:t xml:space="preserve"> How do molecules move to the location of the chemical change?</w:t>
      </w:r>
    </w:p>
    <w:p w14:paraId="043C9238" w14:textId="77777777" w:rsidR="0024114E" w:rsidRPr="00407B5E" w:rsidRDefault="0024114E" w:rsidP="0024114E">
      <w:pPr>
        <w:spacing w:after="0"/>
        <w:ind w:left="720"/>
        <w:rPr>
          <w:color w:val="000000" w:themeColor="text1"/>
          <w:sz w:val="21"/>
          <w:szCs w:val="21"/>
        </w:rPr>
      </w:pPr>
      <w:r w:rsidRPr="00407B5E">
        <w:rPr>
          <w:color w:val="000000" w:themeColor="text1"/>
          <w:sz w:val="21"/>
          <w:szCs w:val="21"/>
        </w:rPr>
        <w:t>a. Did you “zoom in” to a cell where the change takes place?</w:t>
      </w:r>
    </w:p>
    <w:p w14:paraId="22C22605" w14:textId="77777777" w:rsidR="0024114E" w:rsidRPr="00407B5E" w:rsidRDefault="0024114E" w:rsidP="0024114E">
      <w:pPr>
        <w:spacing w:after="0"/>
        <w:ind w:left="720"/>
        <w:rPr>
          <w:color w:val="000000" w:themeColor="text1"/>
          <w:sz w:val="21"/>
          <w:szCs w:val="21"/>
        </w:rPr>
      </w:pPr>
      <w:r w:rsidRPr="00407B5E">
        <w:rPr>
          <w:color w:val="000000" w:themeColor="text1"/>
          <w:sz w:val="21"/>
          <w:szCs w:val="21"/>
        </w:rPr>
        <w:t>b. Did you identify the molecules that move to that location?</w:t>
      </w:r>
    </w:p>
    <w:p w14:paraId="0D393FB9" w14:textId="77777777" w:rsidR="0024114E" w:rsidRPr="00407B5E" w:rsidRDefault="0024114E" w:rsidP="0024114E">
      <w:pPr>
        <w:spacing w:after="0"/>
        <w:ind w:left="720"/>
        <w:rPr>
          <w:color w:val="000000" w:themeColor="text1"/>
          <w:sz w:val="21"/>
          <w:szCs w:val="21"/>
        </w:rPr>
      </w:pPr>
      <w:r w:rsidRPr="00407B5E">
        <w:rPr>
          <w:color w:val="000000" w:themeColor="text1"/>
          <w:sz w:val="21"/>
          <w:szCs w:val="21"/>
        </w:rPr>
        <w:t>c. Did you describe where those molecules came from?</w:t>
      </w:r>
    </w:p>
    <w:p w14:paraId="684E4EA2" w14:textId="77777777" w:rsidR="0024114E" w:rsidRPr="00407B5E" w:rsidRDefault="0024114E" w:rsidP="0024114E">
      <w:pPr>
        <w:spacing w:after="0"/>
        <w:ind w:left="720"/>
        <w:rPr>
          <w:color w:val="000000" w:themeColor="text1"/>
          <w:sz w:val="21"/>
          <w:szCs w:val="21"/>
        </w:rPr>
      </w:pPr>
      <w:r w:rsidRPr="00407B5E">
        <w:rPr>
          <w:color w:val="000000" w:themeColor="text1"/>
          <w:sz w:val="21"/>
          <w:szCs w:val="21"/>
        </w:rPr>
        <w:t>d. Did you say how they got to the location?</w:t>
      </w:r>
    </w:p>
    <w:p w14:paraId="1F2B800F" w14:textId="77777777" w:rsidR="0024114E" w:rsidRPr="00407B5E" w:rsidRDefault="0024114E" w:rsidP="0024114E">
      <w:pPr>
        <w:spacing w:after="0"/>
        <w:rPr>
          <w:color w:val="000000" w:themeColor="text1"/>
          <w:sz w:val="21"/>
          <w:szCs w:val="21"/>
        </w:rPr>
      </w:pPr>
      <w:r w:rsidRPr="00407B5E">
        <w:rPr>
          <w:color w:val="000000" w:themeColor="text1"/>
          <w:sz w:val="21"/>
          <w:szCs w:val="21"/>
        </w:rPr>
        <w:t xml:space="preserve">2. </w:t>
      </w:r>
      <w:r w:rsidRPr="00407B5E">
        <w:rPr>
          <w:b/>
          <w:color w:val="000000" w:themeColor="text1"/>
          <w:sz w:val="21"/>
          <w:szCs w:val="21"/>
        </w:rPr>
        <w:t>Matter change:</w:t>
      </w:r>
      <w:r w:rsidRPr="00407B5E">
        <w:rPr>
          <w:color w:val="000000" w:themeColor="text1"/>
          <w:sz w:val="21"/>
          <w:szCs w:val="21"/>
        </w:rPr>
        <w:t xml:space="preserve"> How are atoms in molecules being rearranged into different molecules?</w:t>
      </w:r>
    </w:p>
    <w:p w14:paraId="62DC85CE" w14:textId="77777777" w:rsidR="0024114E" w:rsidRPr="00407B5E" w:rsidRDefault="0024114E" w:rsidP="0024114E">
      <w:pPr>
        <w:spacing w:after="0"/>
        <w:ind w:left="720"/>
        <w:rPr>
          <w:color w:val="000000" w:themeColor="text1"/>
          <w:sz w:val="21"/>
          <w:szCs w:val="21"/>
        </w:rPr>
      </w:pPr>
      <w:r w:rsidRPr="00407B5E">
        <w:rPr>
          <w:color w:val="000000" w:themeColor="text1"/>
          <w:sz w:val="21"/>
          <w:szCs w:val="21"/>
        </w:rPr>
        <w:t>a. Did you identify the reactants—the molecules that go into the chemical change?</w:t>
      </w:r>
    </w:p>
    <w:p w14:paraId="41061F2E" w14:textId="77777777" w:rsidR="0024114E" w:rsidRPr="00407B5E" w:rsidRDefault="0024114E" w:rsidP="0024114E">
      <w:pPr>
        <w:spacing w:after="0"/>
        <w:ind w:left="720"/>
        <w:rPr>
          <w:color w:val="000000" w:themeColor="text1"/>
          <w:sz w:val="21"/>
          <w:szCs w:val="21"/>
        </w:rPr>
      </w:pPr>
      <w:r w:rsidRPr="00407B5E">
        <w:rPr>
          <w:color w:val="000000" w:themeColor="text1"/>
          <w:sz w:val="21"/>
          <w:szCs w:val="21"/>
        </w:rPr>
        <w:t>b. Did you identify the products—the new molecules that are created when the atoms from the reactants are rearranged?</w:t>
      </w:r>
    </w:p>
    <w:p w14:paraId="22E6FE68" w14:textId="77777777" w:rsidR="0024114E" w:rsidRPr="00407B5E" w:rsidRDefault="0024114E" w:rsidP="0024114E">
      <w:pPr>
        <w:spacing w:after="0"/>
        <w:ind w:left="720"/>
        <w:rPr>
          <w:color w:val="000000" w:themeColor="text1"/>
          <w:sz w:val="21"/>
          <w:szCs w:val="21"/>
        </w:rPr>
      </w:pPr>
      <w:r w:rsidRPr="00407B5E">
        <w:rPr>
          <w:color w:val="000000" w:themeColor="text1"/>
          <w:sz w:val="21"/>
          <w:szCs w:val="21"/>
        </w:rPr>
        <w:t>c. Did you follow the rule that “atoms last forever:” Are all the atoms that were in the reactant molecules in the product molecules?</w:t>
      </w:r>
    </w:p>
    <w:p w14:paraId="12BA9554" w14:textId="77777777" w:rsidR="0024114E" w:rsidRPr="00407B5E" w:rsidRDefault="0024114E" w:rsidP="0024114E">
      <w:pPr>
        <w:spacing w:after="0"/>
        <w:rPr>
          <w:color w:val="000000" w:themeColor="text1"/>
          <w:sz w:val="21"/>
          <w:szCs w:val="21"/>
        </w:rPr>
      </w:pPr>
      <w:r w:rsidRPr="00407B5E">
        <w:rPr>
          <w:color w:val="000000" w:themeColor="text1"/>
          <w:sz w:val="21"/>
          <w:szCs w:val="21"/>
        </w:rPr>
        <w:t xml:space="preserve">3. </w:t>
      </w:r>
      <w:r w:rsidRPr="00407B5E">
        <w:rPr>
          <w:b/>
          <w:color w:val="000000" w:themeColor="text1"/>
          <w:sz w:val="21"/>
          <w:szCs w:val="21"/>
        </w:rPr>
        <w:t>Energy change:</w:t>
      </w:r>
      <w:r w:rsidRPr="00407B5E">
        <w:rPr>
          <w:color w:val="000000" w:themeColor="text1"/>
          <w:sz w:val="21"/>
          <w:szCs w:val="21"/>
        </w:rPr>
        <w:t xml:space="preserve"> What is happening to energy?</w:t>
      </w:r>
    </w:p>
    <w:p w14:paraId="1AFF7E2D" w14:textId="77777777" w:rsidR="0024114E" w:rsidRPr="00407B5E" w:rsidRDefault="0024114E" w:rsidP="0024114E">
      <w:pPr>
        <w:spacing w:after="0"/>
        <w:ind w:left="720"/>
        <w:rPr>
          <w:color w:val="000000" w:themeColor="text1"/>
          <w:sz w:val="21"/>
          <w:szCs w:val="21"/>
        </w:rPr>
      </w:pPr>
      <w:r w:rsidRPr="00407B5E">
        <w:rPr>
          <w:color w:val="000000" w:themeColor="text1"/>
          <w:sz w:val="21"/>
          <w:szCs w:val="21"/>
        </w:rPr>
        <w:t>a. Did you identify the form(s) of energy before the chemical change?</w:t>
      </w:r>
    </w:p>
    <w:p w14:paraId="569842D6" w14:textId="77777777" w:rsidR="0024114E" w:rsidRPr="00407B5E" w:rsidRDefault="0024114E" w:rsidP="0024114E">
      <w:pPr>
        <w:spacing w:after="0"/>
        <w:ind w:left="720"/>
        <w:rPr>
          <w:color w:val="000000" w:themeColor="text1"/>
          <w:sz w:val="21"/>
          <w:szCs w:val="21"/>
        </w:rPr>
      </w:pPr>
      <w:r w:rsidRPr="00407B5E">
        <w:rPr>
          <w:color w:val="000000" w:themeColor="text1"/>
          <w:sz w:val="21"/>
          <w:szCs w:val="21"/>
        </w:rPr>
        <w:t>b. Did you identify the form(s) of energy after the chemical change?</w:t>
      </w:r>
    </w:p>
    <w:p w14:paraId="2A48F851" w14:textId="77777777" w:rsidR="0024114E" w:rsidRPr="00407B5E" w:rsidRDefault="0024114E" w:rsidP="0024114E">
      <w:pPr>
        <w:spacing w:after="0"/>
        <w:ind w:left="720"/>
        <w:rPr>
          <w:color w:val="000000" w:themeColor="text1"/>
          <w:sz w:val="21"/>
          <w:szCs w:val="21"/>
        </w:rPr>
      </w:pPr>
      <w:r w:rsidRPr="00407B5E">
        <w:rPr>
          <w:color w:val="000000" w:themeColor="text1"/>
          <w:sz w:val="21"/>
          <w:szCs w:val="21"/>
        </w:rPr>
        <w:t>c. Did you follow the rule that “energy lasts forever:” Is all the energy that was there before the change still accounted for after the change?</w:t>
      </w:r>
    </w:p>
    <w:p w14:paraId="4C6AF678" w14:textId="77777777" w:rsidR="0024114E" w:rsidRPr="00407B5E" w:rsidRDefault="0024114E" w:rsidP="0024114E">
      <w:pPr>
        <w:spacing w:after="0"/>
        <w:rPr>
          <w:color w:val="000000" w:themeColor="text1"/>
          <w:sz w:val="21"/>
          <w:szCs w:val="21"/>
        </w:rPr>
      </w:pPr>
      <w:r w:rsidRPr="00407B5E">
        <w:rPr>
          <w:color w:val="000000" w:themeColor="text1"/>
          <w:sz w:val="21"/>
          <w:szCs w:val="21"/>
        </w:rPr>
        <w:t xml:space="preserve">4. </w:t>
      </w:r>
      <w:r w:rsidRPr="00407B5E">
        <w:rPr>
          <w:b/>
          <w:color w:val="000000" w:themeColor="text1"/>
          <w:sz w:val="21"/>
          <w:szCs w:val="21"/>
        </w:rPr>
        <w:t>Matter movement:</w:t>
      </w:r>
      <w:r w:rsidRPr="00407B5E">
        <w:rPr>
          <w:color w:val="000000" w:themeColor="text1"/>
          <w:sz w:val="21"/>
          <w:szCs w:val="21"/>
        </w:rPr>
        <w:t xml:space="preserve"> How do molecules move away from the location of the chemical change?</w:t>
      </w:r>
    </w:p>
    <w:p w14:paraId="3E7E3887" w14:textId="77777777" w:rsidR="0024114E" w:rsidRPr="00407B5E" w:rsidRDefault="0024114E" w:rsidP="0024114E">
      <w:pPr>
        <w:spacing w:after="0"/>
        <w:ind w:left="720"/>
        <w:rPr>
          <w:color w:val="000000" w:themeColor="text1"/>
          <w:sz w:val="21"/>
          <w:szCs w:val="21"/>
        </w:rPr>
      </w:pPr>
      <w:r w:rsidRPr="00407B5E">
        <w:rPr>
          <w:color w:val="000000" w:themeColor="text1"/>
          <w:sz w:val="21"/>
          <w:szCs w:val="21"/>
        </w:rPr>
        <w:t>a. Did you identify the molecules that don’t move away and the molecules that do move away after the chemical change?</w:t>
      </w:r>
    </w:p>
    <w:p w14:paraId="0B4B7235" w14:textId="77777777" w:rsidR="0024114E" w:rsidRPr="00407B5E" w:rsidRDefault="0024114E" w:rsidP="0024114E">
      <w:pPr>
        <w:spacing w:after="0"/>
        <w:ind w:left="720"/>
        <w:rPr>
          <w:color w:val="000000" w:themeColor="text1"/>
          <w:sz w:val="21"/>
          <w:szCs w:val="21"/>
        </w:rPr>
      </w:pPr>
      <w:r w:rsidRPr="00407B5E">
        <w:rPr>
          <w:color w:val="000000" w:themeColor="text1"/>
          <w:sz w:val="21"/>
          <w:szCs w:val="21"/>
        </w:rPr>
        <w:t>b. Did you explain what happens to the molecules that move away from the plant?</w:t>
      </w:r>
    </w:p>
    <w:p w14:paraId="4ADAD104" w14:textId="46E9516A" w:rsidR="006B4542" w:rsidRPr="009F6FC0" w:rsidRDefault="006B4542" w:rsidP="009F6FC0">
      <w:pPr>
        <w:spacing w:after="0" w:line="480" w:lineRule="auto"/>
        <w:rPr>
          <w:color w:val="000000" w:themeColor="text1"/>
          <w:sz w:val="18"/>
        </w:rPr>
      </w:pPr>
    </w:p>
    <w:sectPr w:rsidR="006B4542" w:rsidRPr="009F6FC0" w:rsidSect="00407B5E"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684CAB" w14:textId="77777777" w:rsidR="00D74177" w:rsidRDefault="00D74177">
      <w:r>
        <w:separator/>
      </w:r>
    </w:p>
  </w:endnote>
  <w:endnote w:type="continuationSeparator" w:id="0">
    <w:p w14:paraId="05550DB7" w14:textId="77777777" w:rsidR="00D74177" w:rsidRDefault="00D7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E2646E" w14:textId="77777777" w:rsidR="00E647C9" w:rsidRDefault="00E647C9" w:rsidP="00AB27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3396C4" w14:textId="77777777" w:rsidR="00E647C9" w:rsidRDefault="00E647C9" w:rsidP="005B1EE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FF51C" w14:textId="322E69C2" w:rsidR="009F6FC0" w:rsidRPr="00EB6AAC" w:rsidRDefault="009F6FC0" w:rsidP="009F6FC0">
    <w:pPr>
      <w:pStyle w:val="Footer"/>
      <w:jc w:val="right"/>
      <w:rPr>
        <w:rFonts w:cs="Arial"/>
        <w:i/>
        <w:color w:val="000000" w:themeColor="text1"/>
        <w:sz w:val="16"/>
        <w:szCs w:val="16"/>
      </w:rPr>
    </w:pPr>
    <w:r w:rsidRPr="00EB6AAC">
      <w:rPr>
        <w:rFonts w:cs="Arial"/>
        <w:i/>
        <w:color w:val="000000" w:themeColor="text1"/>
        <w:sz w:val="16"/>
        <w:szCs w:val="16"/>
      </w:rPr>
      <w:t>Plants Unit, Activity 4.</w:t>
    </w:r>
    <w:r>
      <w:rPr>
        <w:rFonts w:cs="Arial"/>
        <w:i/>
        <w:color w:val="000000" w:themeColor="text1"/>
        <w:sz w:val="16"/>
        <w:szCs w:val="16"/>
      </w:rPr>
      <w:t>2</w:t>
    </w:r>
  </w:p>
  <w:p w14:paraId="05F3DDBF" w14:textId="71008BB2" w:rsidR="009F6FC0" w:rsidRPr="009F6FC0" w:rsidRDefault="009F6FC0" w:rsidP="009F6FC0">
    <w:pPr>
      <w:pStyle w:val="Footer"/>
      <w:jc w:val="right"/>
      <w:rPr>
        <w:rFonts w:cs="Arial"/>
        <w:color w:val="000000" w:themeColor="text1"/>
        <w:sz w:val="16"/>
        <w:szCs w:val="16"/>
      </w:rPr>
    </w:pPr>
    <w:r w:rsidRPr="00EB6AAC">
      <w:rPr>
        <w:rFonts w:cs="Arial"/>
        <w:color w:val="000000" w:themeColor="text1"/>
        <w:sz w:val="16"/>
        <w:szCs w:val="16"/>
      </w:rPr>
      <w:fldChar w:fldCharType="begin"/>
    </w:r>
    <w:r w:rsidRPr="00EB6AAC">
      <w:rPr>
        <w:rFonts w:cs="Arial"/>
        <w:color w:val="000000" w:themeColor="text1"/>
        <w:sz w:val="16"/>
        <w:szCs w:val="16"/>
      </w:rPr>
      <w:instrText xml:space="preserve"> PAGE  \* MERGEFORMAT </w:instrText>
    </w:r>
    <w:r w:rsidRPr="00EB6AAC">
      <w:rPr>
        <w:rFonts w:cs="Arial"/>
        <w:color w:val="000000" w:themeColor="text1"/>
        <w:sz w:val="16"/>
        <w:szCs w:val="16"/>
      </w:rPr>
      <w:fldChar w:fldCharType="separate"/>
    </w:r>
    <w:r w:rsidR="0024114E">
      <w:rPr>
        <w:rFonts w:cs="Arial"/>
        <w:noProof/>
        <w:color w:val="000000" w:themeColor="text1"/>
        <w:sz w:val="16"/>
        <w:szCs w:val="16"/>
      </w:rPr>
      <w:t>2</w:t>
    </w:r>
    <w:r w:rsidRPr="00EB6AAC">
      <w:rPr>
        <w:rFonts w:cs="Arial"/>
        <w:color w:val="000000" w:themeColor="text1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187AD5" w14:textId="77777777" w:rsidR="0024114E" w:rsidRDefault="009F6FC0" w:rsidP="009F6FC0">
    <w:pPr>
      <w:pStyle w:val="Footer"/>
      <w:jc w:val="right"/>
      <w:rPr>
        <w:rFonts w:cs="Arial"/>
        <w:i/>
        <w:color w:val="000000" w:themeColor="text1"/>
        <w:sz w:val="16"/>
        <w:szCs w:val="16"/>
      </w:rPr>
    </w:pPr>
    <w:r w:rsidRPr="00EB6AAC">
      <w:rPr>
        <w:rFonts w:cs="Arial"/>
        <w:i/>
        <w:noProof/>
        <w:color w:val="000000" w:themeColor="text1"/>
      </w:rPr>
      <w:drawing>
        <wp:inline distT="0" distB="0" distL="0" distR="0" wp14:anchorId="44782DFD" wp14:editId="54AEA363">
          <wp:extent cx="1052423" cy="238707"/>
          <wp:effectExtent l="0" t="0" r="0" b="9525"/>
          <wp:docPr id="5" name="Picture 5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918" cy="23859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</wp:inline>
      </w:drawing>
    </w:r>
    <w:r w:rsidRPr="00EB6AAC">
      <w:rPr>
        <w:rFonts w:cs="Arial"/>
        <w:i/>
        <w:color w:val="000000" w:themeColor="text1"/>
        <w:sz w:val="16"/>
        <w:szCs w:val="16"/>
      </w:rPr>
      <w:t xml:space="preserve"> </w:t>
    </w:r>
  </w:p>
  <w:p w14:paraId="678F937A" w14:textId="502D016A" w:rsidR="009F6FC0" w:rsidRPr="0024114E" w:rsidRDefault="009F6FC0" w:rsidP="0024114E">
    <w:pPr>
      <w:pStyle w:val="Footer"/>
      <w:spacing w:after="0"/>
      <w:jc w:val="right"/>
      <w:rPr>
        <w:rFonts w:cs="Arial"/>
        <w:i/>
        <w:color w:val="000000" w:themeColor="text1"/>
        <w:sz w:val="14"/>
        <w:szCs w:val="14"/>
      </w:rPr>
    </w:pPr>
    <w:r w:rsidRPr="0024114E">
      <w:rPr>
        <w:rFonts w:cs="Arial"/>
        <w:i/>
        <w:color w:val="000000" w:themeColor="text1"/>
        <w:sz w:val="14"/>
        <w:szCs w:val="14"/>
      </w:rPr>
      <w:t>Plants Unit, Activity 4.2</w:t>
    </w:r>
  </w:p>
  <w:p w14:paraId="0A19A317" w14:textId="77777777" w:rsidR="009F6FC0" w:rsidRPr="0024114E" w:rsidRDefault="009F6FC0" w:rsidP="0024114E">
    <w:pPr>
      <w:pStyle w:val="Footer"/>
      <w:spacing w:after="0"/>
      <w:jc w:val="right"/>
      <w:rPr>
        <w:rFonts w:cs="Arial"/>
        <w:i/>
        <w:color w:val="000000" w:themeColor="text1"/>
        <w:sz w:val="14"/>
        <w:szCs w:val="14"/>
      </w:rPr>
    </w:pPr>
    <w:r w:rsidRPr="0024114E">
      <w:rPr>
        <w:rFonts w:cs="Arial"/>
        <w:i/>
        <w:color w:val="000000" w:themeColor="text1"/>
        <w:sz w:val="14"/>
        <w:szCs w:val="14"/>
      </w:rPr>
      <w:t>Carbon: Transformations in Matter and Energy 2019</w:t>
    </w:r>
  </w:p>
  <w:p w14:paraId="33D7D7F7" w14:textId="301B72B1" w:rsidR="00E647C9" w:rsidRPr="0024114E" w:rsidRDefault="009F6FC0" w:rsidP="0024114E">
    <w:pPr>
      <w:pStyle w:val="Footer"/>
      <w:tabs>
        <w:tab w:val="clear" w:pos="4320"/>
        <w:tab w:val="clear" w:pos="8640"/>
        <w:tab w:val="left" w:pos="8160"/>
      </w:tabs>
      <w:spacing w:after="0"/>
      <w:jc w:val="right"/>
      <w:rPr>
        <w:rFonts w:cs="Arial"/>
        <w:color w:val="000000" w:themeColor="text1"/>
        <w:sz w:val="14"/>
        <w:szCs w:val="14"/>
      </w:rPr>
    </w:pPr>
    <w:r w:rsidRPr="0024114E">
      <w:rPr>
        <w:rFonts w:cs="Arial"/>
        <w:i/>
        <w:color w:val="000000" w:themeColor="text1"/>
        <w:sz w:val="14"/>
        <w:szCs w:val="14"/>
      </w:rPr>
      <w:t>Michigan State University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FDE529" w14:textId="77777777" w:rsidR="00D74177" w:rsidRDefault="00D74177">
      <w:r>
        <w:separator/>
      </w:r>
    </w:p>
  </w:footnote>
  <w:footnote w:type="continuationSeparator" w:id="0">
    <w:p w14:paraId="188963DA" w14:textId="77777777" w:rsidR="00D74177" w:rsidRDefault="00D741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5DC268" w14:textId="64F55E02" w:rsidR="00E647C9" w:rsidRDefault="00E647C9">
    <w:pPr>
      <w:pStyle w:val="Header"/>
    </w:pPr>
    <w:r>
      <w:t xml:space="preserve">Name: _________________________________ </w:t>
    </w:r>
    <w:r>
      <w:ptab w:relativeTo="margin" w:alignment="center" w:leader="none"/>
    </w:r>
    <w:r w:rsidR="002D74A0">
      <w:t>Hour</w:t>
    </w:r>
    <w:r>
      <w:t>: _______________________________</w:t>
    </w:r>
    <w:r>
      <w:ptab w:relativeTo="margin" w:alignment="right" w:leader="none"/>
    </w:r>
    <w:r>
      <w:t>Date: 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F568B9"/>
    <w:multiLevelType w:val="hybridMultilevel"/>
    <w:tmpl w:val="BB32F0F2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BE7C57"/>
    <w:multiLevelType w:val="hybridMultilevel"/>
    <w:tmpl w:val="2B34E0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E101A16"/>
    <w:multiLevelType w:val="hybridMultilevel"/>
    <w:tmpl w:val="E44499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04342F"/>
    <w:multiLevelType w:val="hybridMultilevel"/>
    <w:tmpl w:val="80604A6E"/>
    <w:lvl w:ilvl="0" w:tplc="BBBE181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510F23"/>
    <w:multiLevelType w:val="hybridMultilevel"/>
    <w:tmpl w:val="E506D8E0"/>
    <w:lvl w:ilvl="0" w:tplc="60E25520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35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17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0"/>
  </w:num>
  <w:num w:numId="4">
    <w:abstractNumId w:val="6"/>
  </w:num>
  <w:num w:numId="5">
    <w:abstractNumId w:val="14"/>
  </w:num>
  <w:num w:numId="6">
    <w:abstractNumId w:val="20"/>
  </w:num>
  <w:num w:numId="7">
    <w:abstractNumId w:val="26"/>
  </w:num>
  <w:num w:numId="8">
    <w:abstractNumId w:val="24"/>
  </w:num>
  <w:num w:numId="9">
    <w:abstractNumId w:val="3"/>
  </w:num>
  <w:num w:numId="10">
    <w:abstractNumId w:val="7"/>
  </w:num>
  <w:num w:numId="11">
    <w:abstractNumId w:val="19"/>
  </w:num>
  <w:num w:numId="12">
    <w:abstractNumId w:val="12"/>
  </w:num>
  <w:num w:numId="13">
    <w:abstractNumId w:val="1"/>
  </w:num>
  <w:num w:numId="14">
    <w:abstractNumId w:val="17"/>
  </w:num>
  <w:num w:numId="15">
    <w:abstractNumId w:val="27"/>
  </w:num>
  <w:num w:numId="16">
    <w:abstractNumId w:val="18"/>
  </w:num>
  <w:num w:numId="17">
    <w:abstractNumId w:val="5"/>
  </w:num>
  <w:num w:numId="18">
    <w:abstractNumId w:val="10"/>
  </w:num>
  <w:num w:numId="19">
    <w:abstractNumId w:val="21"/>
  </w:num>
  <w:num w:numId="20">
    <w:abstractNumId w:val="22"/>
  </w:num>
  <w:num w:numId="21">
    <w:abstractNumId w:val="8"/>
  </w:num>
  <w:num w:numId="22">
    <w:abstractNumId w:val="25"/>
  </w:num>
  <w:num w:numId="23">
    <w:abstractNumId w:val="25"/>
  </w:num>
  <w:num w:numId="24">
    <w:abstractNumId w:val="15"/>
  </w:num>
  <w:num w:numId="25">
    <w:abstractNumId w:val="2"/>
  </w:num>
  <w:num w:numId="26">
    <w:abstractNumId w:val="16"/>
  </w:num>
  <w:num w:numId="27">
    <w:abstractNumId w:val="9"/>
  </w:num>
  <w:num w:numId="28">
    <w:abstractNumId w:val="4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3D1"/>
    <w:rsid w:val="00001853"/>
    <w:rsid w:val="00033963"/>
    <w:rsid w:val="000603FD"/>
    <w:rsid w:val="0006092E"/>
    <w:rsid w:val="000609F4"/>
    <w:rsid w:val="00064F8F"/>
    <w:rsid w:val="000707D8"/>
    <w:rsid w:val="0008386F"/>
    <w:rsid w:val="00096913"/>
    <w:rsid w:val="000B2517"/>
    <w:rsid w:val="000B5560"/>
    <w:rsid w:val="000C1275"/>
    <w:rsid w:val="000C42BE"/>
    <w:rsid w:val="000C67EF"/>
    <w:rsid w:val="000D224F"/>
    <w:rsid w:val="000E351A"/>
    <w:rsid w:val="000F607D"/>
    <w:rsid w:val="000F6751"/>
    <w:rsid w:val="00107FC3"/>
    <w:rsid w:val="00130FD9"/>
    <w:rsid w:val="00135C69"/>
    <w:rsid w:val="001401F3"/>
    <w:rsid w:val="0017387F"/>
    <w:rsid w:val="001820A5"/>
    <w:rsid w:val="00184C6A"/>
    <w:rsid w:val="00187010"/>
    <w:rsid w:val="001E07C3"/>
    <w:rsid w:val="001E0C36"/>
    <w:rsid w:val="001E4EEB"/>
    <w:rsid w:val="001F2CF4"/>
    <w:rsid w:val="0022088E"/>
    <w:rsid w:val="00231D6C"/>
    <w:rsid w:val="0023266B"/>
    <w:rsid w:val="0024114E"/>
    <w:rsid w:val="002B7CBF"/>
    <w:rsid w:val="002D1042"/>
    <w:rsid w:val="002D3540"/>
    <w:rsid w:val="002D74A0"/>
    <w:rsid w:val="00311631"/>
    <w:rsid w:val="00312817"/>
    <w:rsid w:val="0033077E"/>
    <w:rsid w:val="00353C03"/>
    <w:rsid w:val="003703F0"/>
    <w:rsid w:val="00375C99"/>
    <w:rsid w:val="00397034"/>
    <w:rsid w:val="003D547C"/>
    <w:rsid w:val="003E0E81"/>
    <w:rsid w:val="0040246A"/>
    <w:rsid w:val="00403881"/>
    <w:rsid w:val="00407B5E"/>
    <w:rsid w:val="00412923"/>
    <w:rsid w:val="00421671"/>
    <w:rsid w:val="0043230D"/>
    <w:rsid w:val="00462D9F"/>
    <w:rsid w:val="00520E59"/>
    <w:rsid w:val="005273DB"/>
    <w:rsid w:val="00533265"/>
    <w:rsid w:val="005333AB"/>
    <w:rsid w:val="005342E9"/>
    <w:rsid w:val="005423D1"/>
    <w:rsid w:val="00545934"/>
    <w:rsid w:val="00563E79"/>
    <w:rsid w:val="00571AD4"/>
    <w:rsid w:val="00587601"/>
    <w:rsid w:val="00587D12"/>
    <w:rsid w:val="005A1709"/>
    <w:rsid w:val="005B123E"/>
    <w:rsid w:val="005B1EE9"/>
    <w:rsid w:val="005D7588"/>
    <w:rsid w:val="005E2069"/>
    <w:rsid w:val="005E4E3B"/>
    <w:rsid w:val="005E7730"/>
    <w:rsid w:val="00606D93"/>
    <w:rsid w:val="006541D7"/>
    <w:rsid w:val="00657BF1"/>
    <w:rsid w:val="006933FB"/>
    <w:rsid w:val="006B13EC"/>
    <w:rsid w:val="006B4542"/>
    <w:rsid w:val="006D1F00"/>
    <w:rsid w:val="00707680"/>
    <w:rsid w:val="00720601"/>
    <w:rsid w:val="007422D2"/>
    <w:rsid w:val="007753D0"/>
    <w:rsid w:val="00777E99"/>
    <w:rsid w:val="00777EF6"/>
    <w:rsid w:val="00790720"/>
    <w:rsid w:val="00793475"/>
    <w:rsid w:val="007969CF"/>
    <w:rsid w:val="007A04AA"/>
    <w:rsid w:val="007D523F"/>
    <w:rsid w:val="007F11C5"/>
    <w:rsid w:val="00814D64"/>
    <w:rsid w:val="008423F7"/>
    <w:rsid w:val="00877A8A"/>
    <w:rsid w:val="00894B3B"/>
    <w:rsid w:val="008B2771"/>
    <w:rsid w:val="008C1C0E"/>
    <w:rsid w:val="008E016E"/>
    <w:rsid w:val="008F0596"/>
    <w:rsid w:val="008F452B"/>
    <w:rsid w:val="00913FF0"/>
    <w:rsid w:val="00926AC4"/>
    <w:rsid w:val="00932E51"/>
    <w:rsid w:val="00937246"/>
    <w:rsid w:val="00960A7D"/>
    <w:rsid w:val="00972F4A"/>
    <w:rsid w:val="00973F48"/>
    <w:rsid w:val="00974D02"/>
    <w:rsid w:val="00985B01"/>
    <w:rsid w:val="009867F6"/>
    <w:rsid w:val="009B4B21"/>
    <w:rsid w:val="009C63E9"/>
    <w:rsid w:val="009E528A"/>
    <w:rsid w:val="009F633F"/>
    <w:rsid w:val="009F6981"/>
    <w:rsid w:val="009F6FC0"/>
    <w:rsid w:val="00A40110"/>
    <w:rsid w:val="00A40460"/>
    <w:rsid w:val="00A507A1"/>
    <w:rsid w:val="00A751AF"/>
    <w:rsid w:val="00AB2745"/>
    <w:rsid w:val="00AB58D2"/>
    <w:rsid w:val="00AC5222"/>
    <w:rsid w:val="00B0652E"/>
    <w:rsid w:val="00B2383B"/>
    <w:rsid w:val="00B3169B"/>
    <w:rsid w:val="00B343D0"/>
    <w:rsid w:val="00B63200"/>
    <w:rsid w:val="00B82672"/>
    <w:rsid w:val="00BA3946"/>
    <w:rsid w:val="00BB13E5"/>
    <w:rsid w:val="00BB67BB"/>
    <w:rsid w:val="00BC3FD3"/>
    <w:rsid w:val="00BC65E1"/>
    <w:rsid w:val="00BE6A94"/>
    <w:rsid w:val="00C36E22"/>
    <w:rsid w:val="00C67999"/>
    <w:rsid w:val="00CA47D3"/>
    <w:rsid w:val="00CB35C4"/>
    <w:rsid w:val="00CB6552"/>
    <w:rsid w:val="00CC346D"/>
    <w:rsid w:val="00D01A07"/>
    <w:rsid w:val="00D17E11"/>
    <w:rsid w:val="00D41729"/>
    <w:rsid w:val="00D74177"/>
    <w:rsid w:val="00D75221"/>
    <w:rsid w:val="00DA0879"/>
    <w:rsid w:val="00DB2C11"/>
    <w:rsid w:val="00DD04A3"/>
    <w:rsid w:val="00DD6B8C"/>
    <w:rsid w:val="00DE2460"/>
    <w:rsid w:val="00E064E5"/>
    <w:rsid w:val="00E34CA6"/>
    <w:rsid w:val="00E42B10"/>
    <w:rsid w:val="00E53828"/>
    <w:rsid w:val="00E6061B"/>
    <w:rsid w:val="00E61F11"/>
    <w:rsid w:val="00E62A8C"/>
    <w:rsid w:val="00E62CFA"/>
    <w:rsid w:val="00E647C9"/>
    <w:rsid w:val="00E8009A"/>
    <w:rsid w:val="00E8269E"/>
    <w:rsid w:val="00E8789A"/>
    <w:rsid w:val="00EA3639"/>
    <w:rsid w:val="00EE0C98"/>
    <w:rsid w:val="00EF33FE"/>
    <w:rsid w:val="00F17224"/>
    <w:rsid w:val="00F55160"/>
    <w:rsid w:val="00F904B6"/>
    <w:rsid w:val="00FB7386"/>
    <w:rsid w:val="00FD1905"/>
    <w:rsid w:val="00FE709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5B9D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24114E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A40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6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6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60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4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6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24114E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A40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6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6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60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4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a\Dropbox\2%20CTIME2%20General\2.2%20Curriculum%20Development\2.2.1%20Curriculum%20Materials\2.2.1.7%202015%20Revisions\7%20Preparing%20for%202015%20Revisions\Templates%20for%202015%20Revisions\Tool%204_Explanations_Cellular%20Respira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Tool 4_Explanations_Cellular Respiration</Template>
  <TotalTime>64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MSU</Company>
  <LinksUpToDate>false</LinksUpToDate>
  <CharactersWithSpaces>3063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Christa Haverly</dc:creator>
  <cp:keywords/>
  <dc:description/>
  <cp:lastModifiedBy>Maria Bunn</cp:lastModifiedBy>
  <cp:revision>32</cp:revision>
  <dcterms:created xsi:type="dcterms:W3CDTF">2016-08-09T01:43:00Z</dcterms:created>
  <dcterms:modified xsi:type="dcterms:W3CDTF">2019-09-05T19:07:00Z</dcterms:modified>
  <cp:category/>
</cp:coreProperties>
</file>